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54697" w:rsidRPr="000332AA" w:rsidRDefault="00354697" w:rsidP="00547781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9465F7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354697" w:rsidRPr="000332AA" w:rsidRDefault="00354697" w:rsidP="00547781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354697" w:rsidRPr="000332AA" w:rsidRDefault="00354697" w:rsidP="00547781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354697" w:rsidRPr="000332AA" w:rsidRDefault="00354697" w:rsidP="00547781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0332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16 грудня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 2021 року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313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354697" w:rsidRDefault="00354697" w:rsidP="0054778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Наталії Бузіян</w:t>
      </w: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354697" w:rsidRDefault="00354697" w:rsidP="00547781">
      <w:pPr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місцевого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>самоврядування»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статей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 xml:space="preserve"> 6, 12 Закону України  «Про вiдпустки», 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Наталії Бузіян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354697" w:rsidRPr="00806DD3" w:rsidRDefault="00354697" w:rsidP="00547781">
      <w:pPr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1.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БУЗІЯН Наталії Віталіївні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,  </w:t>
      </w:r>
      <w:r w:rsidRPr="00547781">
        <w:rPr>
          <w:rFonts w:ascii="Times New Roman" w:hAnsi="Times New Roman"/>
          <w:sz w:val="28"/>
          <w:szCs w:val="28"/>
          <w:lang w:val="uk-UA"/>
        </w:rPr>
        <w:t>головному спеціалісту відділу бухгалтерського обліку, звітності та фінансово господарського забезпечення міської ради,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 частину щорічної основної відпустки  тривалістю </w:t>
      </w:r>
      <w:r w:rsidRPr="00CC18E7">
        <w:rPr>
          <w:rFonts w:ascii="Times New Roman" w:hAnsi="Times New Roman"/>
          <w:sz w:val="28"/>
          <w:szCs w:val="28"/>
          <w:highlight w:val="black"/>
          <w:lang w:val="uk-UA" w:eastAsia="ru-RU"/>
        </w:rPr>
        <w:t>3 календарні дні  з 04 січня  2022 року по 06 січня 2022 року включно,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за період роботи з </w:t>
      </w:r>
      <w:r>
        <w:rPr>
          <w:rFonts w:ascii="Times New Roman" w:hAnsi="Times New Roman"/>
          <w:sz w:val="28"/>
          <w:szCs w:val="28"/>
          <w:lang w:val="uk-UA" w:eastAsia="ru-RU"/>
        </w:rPr>
        <w:t>01 січня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2021 року по </w:t>
      </w:r>
      <w:r>
        <w:rPr>
          <w:rFonts w:ascii="Times New Roman" w:hAnsi="Times New Roman"/>
          <w:sz w:val="28"/>
          <w:szCs w:val="28"/>
          <w:lang w:val="uk-UA" w:eastAsia="ru-RU"/>
        </w:rPr>
        <w:t>31 грудня 2021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року. </w:t>
      </w:r>
    </w:p>
    <w:p w:rsidR="00354697" w:rsidRPr="00806DD3" w:rsidRDefault="00354697" w:rsidP="00547781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>2. Відділу бухгалтерського обліку, звітності та фінансово</w:t>
      </w: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>господарського забезпечення Арцизької міської ради зробити відповідні розрахунки.</w:t>
      </w:r>
    </w:p>
    <w:p w:rsidR="00354697" w:rsidRDefault="00354697" w:rsidP="00547781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3. 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керуючого справами виконавчого комітету міської ради Олександра Малєва.</w:t>
      </w:r>
    </w:p>
    <w:p w:rsidR="00354697" w:rsidRPr="00806DD3" w:rsidRDefault="00354697" w:rsidP="00547781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Підстава: З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аява </w:t>
      </w:r>
      <w:r>
        <w:rPr>
          <w:rFonts w:ascii="Times New Roman" w:hAnsi="Times New Roman"/>
          <w:sz w:val="28"/>
          <w:szCs w:val="28"/>
          <w:lang w:val="uk-UA" w:eastAsia="ru-RU"/>
        </w:rPr>
        <w:t>Наталії Бузіян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 від  </w:t>
      </w:r>
      <w:r w:rsidRPr="00CC18E7">
        <w:rPr>
          <w:rFonts w:ascii="Times New Roman" w:hAnsi="Times New Roman"/>
          <w:sz w:val="28"/>
          <w:szCs w:val="28"/>
          <w:highlight w:val="black"/>
          <w:lang w:val="uk-UA" w:eastAsia="ru-RU"/>
        </w:rPr>
        <w:t>16 грудня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354697" w:rsidRPr="000332AA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354697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354697" w:rsidRPr="000332AA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Сергій ПАРПУЛАНСЬКИЙ </w:t>
      </w:r>
    </w:p>
    <w:p w:rsidR="00354697" w:rsidRPr="000332AA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354697" w:rsidRPr="000332AA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354697" w:rsidRPr="000332AA" w:rsidRDefault="00354697" w:rsidP="00547781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Наталія БУЗІЯН</w:t>
      </w: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354697" w:rsidRPr="000332AA" w:rsidRDefault="00354697" w:rsidP="00547781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354697" w:rsidRDefault="00354697" w:rsidP="00547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4697" w:rsidRDefault="00354697" w:rsidP="00547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Аркуш  погодження розпорядження міського голови</w:t>
      </w:r>
    </w:p>
    <w:p w:rsidR="00354697" w:rsidRPr="00547781" w:rsidRDefault="00354697" w:rsidP="00547781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16  грудня 2021 року  № 313</w:t>
      </w:r>
      <w:bookmarkStart w:id="0" w:name="_GoBack"/>
      <w:bookmarkEnd w:id="0"/>
      <w:r w:rsidRPr="00547781">
        <w:rPr>
          <w:rFonts w:ascii="Times New Roman" w:hAnsi="Times New Roman"/>
          <w:sz w:val="28"/>
          <w:szCs w:val="28"/>
          <w:lang w:val="uk-UA"/>
        </w:rPr>
        <w:t xml:space="preserve">  -к</w:t>
      </w:r>
    </w:p>
    <w:p w:rsidR="00354697" w:rsidRPr="00547781" w:rsidRDefault="00354697" w:rsidP="0054778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«</w:t>
      </w: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354697" w:rsidRPr="000332AA" w:rsidRDefault="00354697" w:rsidP="00547781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Наталії Бузіян»</w:t>
      </w:r>
    </w:p>
    <w:p w:rsidR="00354697" w:rsidRPr="00547781" w:rsidRDefault="00354697" w:rsidP="0054778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</w:rPr>
      </w:pPr>
      <w:r w:rsidRPr="00547781">
        <w:rPr>
          <w:rFonts w:ascii="Times New Roman" w:hAnsi="Times New Roman"/>
          <w:sz w:val="28"/>
          <w:szCs w:val="28"/>
        </w:rPr>
        <w:t>Заступник  Арцизькогоміськогоголови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547781">
        <w:rPr>
          <w:rFonts w:ascii="Times New Roman" w:hAnsi="Times New Roman"/>
          <w:sz w:val="28"/>
          <w:szCs w:val="28"/>
        </w:rPr>
        <w:t>__________</w:t>
      </w:r>
      <w:r w:rsidRPr="00547781">
        <w:rPr>
          <w:rFonts w:ascii="Times New Roman" w:hAnsi="Times New Roman"/>
          <w:sz w:val="28"/>
          <w:szCs w:val="28"/>
          <w:lang w:val="uk-UA"/>
        </w:rPr>
        <w:t>__________ _____________</w:t>
      </w:r>
      <w:r w:rsidRPr="00547781">
        <w:rPr>
          <w:rFonts w:ascii="Times New Roman" w:hAnsi="Times New Roman"/>
          <w:sz w:val="28"/>
          <w:szCs w:val="28"/>
        </w:rPr>
        <w:t>О</w:t>
      </w:r>
      <w:r w:rsidRPr="00547781">
        <w:rPr>
          <w:rFonts w:ascii="Times New Roman" w:hAnsi="Times New Roman"/>
          <w:sz w:val="28"/>
          <w:szCs w:val="28"/>
          <w:lang w:val="uk-UA"/>
        </w:rPr>
        <w:t>ксана</w:t>
      </w:r>
      <w:r w:rsidRPr="00547781">
        <w:rPr>
          <w:rFonts w:ascii="Times New Roman" w:hAnsi="Times New Roman"/>
          <w:sz w:val="28"/>
          <w:szCs w:val="28"/>
        </w:rPr>
        <w:t>СТОЯНОВА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</w:rPr>
      </w:pPr>
      <w:r w:rsidRPr="00547781">
        <w:rPr>
          <w:rFonts w:ascii="Times New Roman" w:hAnsi="Times New Roman"/>
          <w:sz w:val="28"/>
          <w:szCs w:val="28"/>
        </w:rPr>
        <w:t>Начальник юридичноговідділуміськоїради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547781">
        <w:rPr>
          <w:rFonts w:ascii="Times New Roman" w:hAnsi="Times New Roman"/>
          <w:sz w:val="28"/>
          <w:szCs w:val="28"/>
        </w:rPr>
        <w:t>__________</w:t>
      </w:r>
      <w:r w:rsidRPr="00547781">
        <w:rPr>
          <w:rFonts w:ascii="Times New Roman" w:hAnsi="Times New Roman"/>
          <w:sz w:val="28"/>
          <w:szCs w:val="28"/>
          <w:lang w:val="uk-UA"/>
        </w:rPr>
        <w:t>__________ _____________</w:t>
      </w:r>
      <w:r w:rsidRPr="00547781">
        <w:rPr>
          <w:rFonts w:ascii="Times New Roman" w:hAnsi="Times New Roman"/>
          <w:sz w:val="28"/>
          <w:szCs w:val="28"/>
        </w:rPr>
        <w:t>А</w:t>
      </w:r>
      <w:r w:rsidRPr="00547781">
        <w:rPr>
          <w:rFonts w:ascii="Times New Roman" w:hAnsi="Times New Roman"/>
          <w:sz w:val="28"/>
          <w:szCs w:val="28"/>
          <w:lang w:val="uk-UA"/>
        </w:rPr>
        <w:t>настасія</w:t>
      </w:r>
      <w:r w:rsidRPr="00547781">
        <w:rPr>
          <w:rFonts w:ascii="Times New Roman" w:hAnsi="Times New Roman"/>
          <w:sz w:val="28"/>
          <w:szCs w:val="28"/>
        </w:rPr>
        <w:t>СТАНКОВА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</w:rPr>
        <w:t>Начальник відділубухгалтерськогообліку, звітності та фінансово-господарськогозабезпечення</w:t>
      </w:r>
      <w:r w:rsidRPr="00547781">
        <w:rPr>
          <w:rFonts w:ascii="Times New Roman" w:hAnsi="Times New Roman"/>
          <w:sz w:val="28"/>
          <w:szCs w:val="28"/>
          <w:lang w:val="uk-UA"/>
        </w:rPr>
        <w:t>, головний бухгалтер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«_____» ____________________ _____________  Лариса ЛАБУНЕЦЬ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Начальник відділу організаційної та кадрової роботи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«_____» ____________________ _____________   Інеса СТОЙКОВА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</w:rPr>
        <w:t>Виконавець</w:t>
      </w:r>
    </w:p>
    <w:p w:rsidR="00354697" w:rsidRPr="00547781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Г</w:t>
      </w:r>
      <w:r w:rsidRPr="00547781">
        <w:rPr>
          <w:rFonts w:ascii="Times New Roman" w:hAnsi="Times New Roman"/>
          <w:sz w:val="28"/>
          <w:szCs w:val="28"/>
        </w:rPr>
        <w:t>оловнийспеціаліст по роботі з персоналом</w:t>
      </w:r>
    </w:p>
    <w:p w:rsidR="00354697" w:rsidRPr="00547781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354697" w:rsidRPr="00547781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697" w:rsidRPr="00547781" w:rsidRDefault="00354697" w:rsidP="00547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547781">
        <w:rPr>
          <w:rFonts w:ascii="Times New Roman" w:hAnsi="Times New Roman"/>
          <w:sz w:val="28"/>
          <w:szCs w:val="28"/>
        </w:rPr>
        <w:t>__________</w:t>
      </w:r>
      <w:r w:rsidRPr="00547781">
        <w:rPr>
          <w:rFonts w:ascii="Times New Roman" w:hAnsi="Times New Roman"/>
          <w:sz w:val="28"/>
          <w:szCs w:val="28"/>
          <w:lang w:val="uk-UA"/>
        </w:rPr>
        <w:t>__________ _____________Наталія КОЛЕСНІКОВА</w:t>
      </w:r>
    </w:p>
    <w:p w:rsidR="00354697" w:rsidRPr="00547781" w:rsidRDefault="00354697" w:rsidP="0054778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54697" w:rsidRPr="00547781" w:rsidRDefault="00354697" w:rsidP="00547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54697" w:rsidRPr="00547781" w:rsidSect="00031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781"/>
    <w:rsid w:val="000316EC"/>
    <w:rsid w:val="000332AA"/>
    <w:rsid w:val="000518B8"/>
    <w:rsid w:val="003010A8"/>
    <w:rsid w:val="00354697"/>
    <w:rsid w:val="00547781"/>
    <w:rsid w:val="007735AB"/>
    <w:rsid w:val="00806DD3"/>
    <w:rsid w:val="009465F7"/>
    <w:rsid w:val="00B61A44"/>
    <w:rsid w:val="00CC18E7"/>
    <w:rsid w:val="00F05FB5"/>
    <w:rsid w:val="00F7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7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778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547781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323</Words>
  <Characters>1844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2021-12-23T06:39:00Z</cp:lastPrinted>
  <dcterms:created xsi:type="dcterms:W3CDTF">2021-12-17T13:03:00Z</dcterms:created>
  <dcterms:modified xsi:type="dcterms:W3CDTF">2022-01-12T10:10:00Z</dcterms:modified>
</cp:coreProperties>
</file>